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686"/>
        <w:gridCol w:w="357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580076" w:rsidTr="004A6E9D">
        <w:trPr>
          <w:trHeight w:val="768"/>
        </w:trPr>
        <w:tc>
          <w:tcPr>
            <w:tcW w:w="1431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29" w:firstLine="0"/>
              <w:jc w:val="center"/>
            </w:pPr>
            <w:r w:rsidRPr="004A6E9D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firstLine="0"/>
              <w:jc w:val="center"/>
            </w:pPr>
            <w:r w:rsidRPr="004A6E9D">
              <w:rPr>
                <w:b w:val="0"/>
              </w:rPr>
              <w:t>CODICE DEL VOLUME</w:t>
            </w:r>
          </w:p>
        </w:tc>
        <w:tc>
          <w:tcPr>
            <w:tcW w:w="1686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3" w:firstLine="0"/>
              <w:jc w:val="center"/>
            </w:pPr>
            <w:r w:rsidRPr="004A6E9D">
              <w:rPr>
                <w:b w:val="0"/>
              </w:rPr>
              <w:t>AUTORE</w:t>
            </w:r>
          </w:p>
        </w:tc>
        <w:tc>
          <w:tcPr>
            <w:tcW w:w="3575" w:type="dxa"/>
            <w:vAlign w:val="center"/>
          </w:tcPr>
          <w:p w:rsidR="00580076" w:rsidRDefault="00580076" w:rsidP="004A6E9D">
            <w:pPr>
              <w:spacing w:after="0" w:line="240" w:lineRule="auto"/>
              <w:ind w:left="7" w:firstLine="0"/>
              <w:jc w:val="center"/>
            </w:pPr>
            <w:r w:rsidRPr="004A6E9D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9859" o:spid="_x0000_s1119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">
                  <v:rect id="Rectangle 4181" o:spid="_x0000_s1120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XBxcYA&#10;AADdAAAADwAAAGRycy9kb3ducmV2LnhtbESPT2vCQBTE7wW/w/IEb3UTESsxGymFEi8K1VY8PrMv&#10;f2j2bcyumn77bqHgcZiZ3zDpejCtuFHvGssK4mkEgriwuuFKwefh/XkJwnlkja1lUvBDDtbZ6CnF&#10;RNs7f9Bt7ysRIOwSVFB73yVSuqImg25qO+LglbY36IPsK6l7vAe4aeUsihbSYMNhocaO3moqvvdX&#10;o+ArPlyPudud+VReXuZbn+/KKldqMh5eVyA8Df4R/m9vtIJ5vIzh701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XBxc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580076" w:rsidRDefault="00580076" w:rsidP="004A6E9D">
            <w:pPr>
              <w:spacing w:after="0" w:line="240" w:lineRule="auto"/>
              <w:ind w:left="48" w:firstLine="0"/>
              <w:jc w:val="center"/>
            </w:pPr>
            <w:r w:rsidRPr="004A6E9D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580076" w:rsidRDefault="00580076" w:rsidP="004A6E9D">
            <w:pPr>
              <w:spacing w:after="0" w:line="240" w:lineRule="auto"/>
              <w:ind w:left="26" w:firstLine="0"/>
              <w:jc w:val="both"/>
            </w:pPr>
            <w:r w:rsidRPr="004A6E9D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580076" w:rsidRDefault="00580076" w:rsidP="004A6E9D">
            <w:pPr>
              <w:spacing w:after="0" w:line="240" w:lineRule="auto"/>
              <w:ind w:left="53" w:firstLine="0"/>
            </w:pPr>
            <w:r w:rsidRPr="004A6E9D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058" o:spid="_x0000_s1214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">
                  <v:rect id="Rectangle 4167" o:spid="_x0000_s1215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a0MYA&#10;AADdAAAADwAAAGRycy9kb3ducmV2LnhtbESPT2vCQBTE74LfYXmCN92kiJY0GymCxItCtS09vmZf&#10;/tDs2zS7avz2XUHocZiZ3zDpejCtuFDvGssK4nkEgriwuuFKwftpO3sG4TyyxtYyKbiRg3U2HqWY&#10;aHvlN7ocfSUChF2CCmrvu0RKV9Rk0M1tRxy80vYGfZB9JXWP1wA3rXyKoqU02HBYqLGjTU3Fz/Fs&#10;FHzEp/Nn7g7f/FX+rhZ7nx/KKldqOhleX0B4Gvx/+NHeaQWLeLmC+5vwBG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wa0M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072" o:spid="_x0000_s1309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CVbC0ycCAACjBAAADgAAAAAAAAAAAAAAAAAuAgAAZHJzL2Uyb0RvYy54&#10;bWxQSwECLQAUAAYACAAAACEAW5dj4NoAAAACAQAADwAAAAAAAAAAAAAAAACBBAAAZHJzL2Rvd25y&#10;ZXYueG1sUEsFBgAAAAAEAAQA8wAAAIgFAAAAAA==&#10;">
                  <v:rect id="Rectangle 4168" o:spid="_x0000_s1310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OosIA&#10;AADdAAAADwAAAGRycy9kb3ducmV2LnhtbERPy4rCMBTdD/gP4QruxrQijlSjiCB1M8L4wuW1uX1g&#10;c1ObqJ2/nywGXB7Oe77sTC2e1LrKsoJ4GIEgzqyuuFBwPGw+pyCcR9ZYWyYFv+Rgueh9zDHR9sU/&#10;9Nz7QoQQdgkqKL1vEildVpJBN7QNceBy2xr0AbaF1C2+Qrip5SiKJtJgxaGhxIbWJWW3/cMoOMWH&#10;xzl1uytf8vvX+Nunu7xIlRr0u9UMhKfOv8X/7q1WMI4nYW54E5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c46iwgAAAN0AAAAPAAAAAAAAAAAAAAAAAJgCAABkcnMvZG93&#10;bnJldi54bWxQSwUGAAAAAAQABAD1AAAAhwMAAAAA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083" o:spid="_x0000_s1404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JCGLmwoAgAAowQAAA4AAAAAAAAAAAAAAAAALgIAAGRycy9lMm9Eb2Mu&#10;eG1sUEsBAi0AFAAGAAgAAAAhAC7NwNvaAAAAAwEAAA8AAAAAAAAAAAAAAAAAggQAAGRycy9kb3du&#10;cmV2LnhtbFBLBQYAAAAABAAEAPMAAACJBQAAAAA=&#10;">
                  <v:rect id="Rectangle 4169" o:spid="_x0000_s1405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rOcYA&#10;AADdAAAADwAAAGRycy9kb3ducmV2LnhtbESPT2vCQBTE70K/w/IEb7qJiG2jqxRB4kWh2pYen9mX&#10;P5h9G7Orxm/fLQgeh5n5DTNfdqYWV2pdZVlBPIpAEGdWV1wo+Dqsh28gnEfWWFsmBXdysFy89OaY&#10;aHvjT7rufSEChF2CCkrvm0RKl5Vk0I1sQxy83LYGfZBtIXWLtwA3tRxH0VQarDgslNjQqqTstL8Y&#10;Bd/x4fKTut2Rf/Pz62Tr011epEoN+t3HDISnzj/Dj/ZGK5jE03f4fxOe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8rOc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096" o:spid="_x0000_s1499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">
                  <v:rect id="Rectangle 4170" o:spid="_x0000_s1500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UecQA&#10;AADdAAAADwAAAGRycy9kb3ducmV2LnhtbERPy2rCQBTdF/oPwy1010wiYkp0lFIo6Uah0ZYur5mb&#10;B83ciZmJxr93FgWXh/NebSbTiTMNrrWsIIliEMSl1S3XCg77j5dXEM4ja+wsk4IrOdisHx9WmGl7&#10;4S86F74WIYRdhgoa7/tMSlc2ZNBFticOXGUHgz7AoZZ6wEsIN52cxfFCGmw5NDTY03tD5V8xGgXf&#10;yX78yd3uyL/VKZ1vfb6r6lyp56fpbQnC0+Tv4n/3p1YwT9KwP7wJT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cFHnEAAAA3QAAAA8AAAAAAAAAAAAAAAAAmAIAAGRycy9k&#10;b3ducmV2LnhtbFBLBQYAAAAABAAEAPUAAACJ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0" w:line="240" w:lineRule="auto"/>
              <w:ind w:left="38" w:firstLine="0"/>
            </w:pPr>
            <w:r w:rsidRPr="004A6E9D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580076" w:rsidTr="004A6E9D">
        <w:trPr>
          <w:trHeight w:val="454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9788809758209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CONTI BARBARA RAGIONIERI ROSSANA FOSSI GLORIA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ARTE PROPOSTA 1 (A+B) LA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COMUNICAZIONE VISIVA + LA STORIA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9788861614710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BRUNERI ROSSELLA STUCCHI ANGELINA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 MERVEILLE! 2 - EDIZIONE CON ACTIVEBOOK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9788869644764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SERGIO E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MONDO DOMANI (IL) VOLUME 2 + ATLANTE 2 + EASY EBOOK (SU DVD) + 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19,90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9780194350082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AA VV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GO LIVE 2 - SUPER PREMIUM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SB&amp;WB&amp;EXTRA+OBK+CD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23,50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9788808332691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BRUNI VALERIA CERANA PINUCCIA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NAVIGANDO - VOLUME 2 (LD) ANTOLOGIA DI ITALIANO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25,00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ITALIANO</w:t>
            </w:r>
          </w:p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9788891520562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ZORDAN ROSETTA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PER PUNTO - LIBRO MISTO 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OPENBOOK MORFOLOGIA + COMUNICAZIONE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QUADERNO + LESSICO + MAPPE + EXTRAKIT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9788849415742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NICOLA S. NICCO F.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9788841860984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MONTEMURRO ANNA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DIGIMAT ARITMETICA 2 + GEOMETRIA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QUADERNO PALESTRA INVALSI 2 + CDROM 2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4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9788849421583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LEONE LUCIANO PAOLI ROBERTO FERRARIN FABRIZIO - PANZA VITT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MUSICA NEL CUORE + EBOOK VOLUME A (CON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  <w:vAlign w:val="center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9788839303004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CERA TOMMASO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CASA SULLA ROCCIA (LA) - VOLUME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9788869644924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right="27" w:firstLine="0"/>
            </w:pPr>
            <w:r w:rsidRPr="004A6E9D">
              <w:rPr>
                <w:b w:val="0"/>
              </w:rPr>
              <w:t>LEOPARDI L BUBANI M MARCACCIO M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FOCUS NATURA GREEN EDIZIONE TEMATICA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VOLUMI A + B + C + D +  EBOOK EDUCAZIONE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9788880427865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CHITARRINI ROBERTA PORTA VALERIA TANCREDI ANNA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NODI DEL TEMPO (I) VOL. 2 CON DVD 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CARTE+MI PREPARO PER INTERROGAZIONE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DALLA SCOPERTA DELL'AMERICA ALLA FINE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DELL'OTTOCENTO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18,90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2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9788851128043</w:t>
            </w:r>
          </w:p>
        </w:tc>
        <w:tc>
          <w:tcPr>
            <w:tcW w:w="168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BENEDETTI ROMITI</w:t>
            </w:r>
          </w:p>
        </w:tc>
        <w:tc>
          <w:tcPr>
            <w:tcW w:w="357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TECHNOLOGICA VOLUME A + VOLUME B +</w:t>
            </w:r>
          </w:p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VOLUME C + EBOOK + TECNOLOGIE IN SINTESI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21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</w:tbl>
    <w:p w:rsidR="00580076" w:rsidRDefault="00580076">
      <w:pPr>
        <w:ind w:left="9756"/>
      </w:pPr>
      <w:r>
        <w:t>21</w:t>
      </w: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971"/>
        <w:gridCol w:w="3290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580076" w:rsidTr="004A6E9D">
        <w:trPr>
          <w:trHeight w:val="768"/>
        </w:trPr>
        <w:tc>
          <w:tcPr>
            <w:tcW w:w="1431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29" w:firstLine="0"/>
              <w:jc w:val="center"/>
            </w:pPr>
            <w:r w:rsidRPr="004A6E9D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firstLine="0"/>
              <w:jc w:val="center"/>
            </w:pPr>
            <w:r w:rsidRPr="004A6E9D">
              <w:rPr>
                <w:b w:val="0"/>
              </w:rPr>
              <w:t>CODICE DEL VOLUME</w:t>
            </w:r>
          </w:p>
        </w:tc>
        <w:tc>
          <w:tcPr>
            <w:tcW w:w="1971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3" w:firstLine="0"/>
              <w:jc w:val="center"/>
            </w:pPr>
            <w:r w:rsidRPr="004A6E9D">
              <w:rPr>
                <w:b w:val="0"/>
              </w:rPr>
              <w:t>AUTORE</w:t>
            </w:r>
          </w:p>
        </w:tc>
        <w:tc>
          <w:tcPr>
            <w:tcW w:w="3290" w:type="dxa"/>
            <w:vAlign w:val="center"/>
          </w:tcPr>
          <w:p w:rsidR="00580076" w:rsidRDefault="00580076" w:rsidP="004A6E9D">
            <w:pPr>
              <w:spacing w:after="0" w:line="240" w:lineRule="auto"/>
              <w:ind w:left="7" w:firstLine="0"/>
              <w:jc w:val="center"/>
            </w:pPr>
            <w:r w:rsidRPr="004A6E9D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5981" o:spid="_x0000_s1594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">
                  <v:rect id="Rectangle 4955" o:spid="_x0000_s1595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CysscA&#10;AADdAAAADwAAAGRycy9kb3ducmV2LnhtbESPT2vCQBTE74V+h+UVvNVNRNsa3YgIJV4U1LZ4fGZf&#10;/mD2bZpdNX77bqHQ4zAzv2Hmi9404kqdqy0riIcRCOLc6ppLBR+H9+c3EM4ja2wsk4I7OVikjw9z&#10;TLS98Y6ue1+KAGGXoILK+zaR0uUVGXRD2xIHr7CdQR9kV0rd4S3ATSNHUfQiDdYcFipsaVVRft5f&#10;jILP+HD5ytz2xMfi+3W88dm2KDOlBk/9cgbCU+//w3/ttVYwnk4m8PsmPAGZ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AsrLHAAAA3QAAAA8AAAAAAAAAAAAAAAAAmAIAAGRy&#10;cy9kb3ducmV2LnhtbFBLBQYAAAAABAAEAPUAAACM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580076" w:rsidRDefault="00580076" w:rsidP="004A6E9D">
            <w:pPr>
              <w:spacing w:after="0" w:line="240" w:lineRule="auto"/>
              <w:ind w:left="48" w:firstLine="0"/>
              <w:jc w:val="center"/>
            </w:pPr>
            <w:r w:rsidRPr="004A6E9D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580076" w:rsidRDefault="00580076" w:rsidP="004A6E9D">
            <w:pPr>
              <w:spacing w:after="0" w:line="240" w:lineRule="auto"/>
              <w:ind w:left="26" w:firstLine="0"/>
              <w:jc w:val="both"/>
            </w:pPr>
            <w:r w:rsidRPr="004A6E9D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580076" w:rsidRDefault="00580076" w:rsidP="004A6E9D">
            <w:pPr>
              <w:spacing w:after="0" w:line="240" w:lineRule="auto"/>
              <w:ind w:left="53" w:firstLine="0"/>
            </w:pPr>
            <w:r w:rsidRPr="004A6E9D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43" o:spid="_x0000_s1689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">
                  <v:rect id="Rectangle 4941" o:spid="_x0000_s1690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IibMYA&#10;AADdAAAADwAAAGRycy9kb3ducmV2LnhtbESPW2vCQBSE3wv+h+UIfaubSKg1dZVSKOlLBa/4eMye&#10;XGj2bMyumv57VxD6OMzMN8xs0ZtGXKhztWUF8SgCQZxbXXOpYLv5enkD4TyyxsYyKfgjB4v54GmG&#10;qbZXXtFl7UsRIOxSVFB536ZSurwig25kW+LgFbYz6IPsSqk7vAa4aeQ4il6lwZrDQoUtfVaU/67P&#10;RsEu3pz3mVse+VCcJsmPz5ZFmSn1POw/3kF46v1/+NH+1gqSaRLD/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IibM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52" o:spid="_x0000_s1784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">
                  <v:rect id="Rectangle 4942" o:spid="_x0000_s1785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8G8YA&#10;AADdAAAADwAAAGRycy9kb3ducmV2LnhtbESPT2vCQBTE70K/w/IK3nSjBGujqxRB4kWhakuPz+zL&#10;H5p9G7Orxm/fLQgeh5n5DTNfdqYWV2pdZVnBaBiBIM6srrhQcDysB1MQziNrrC2Tgjs5WC5eenNM&#10;tL3xJ133vhABwi5BBaX3TSKly0oy6Ia2IQ5ebluDPsi2kLrFW4CbWo6jaCINVhwWSmxoVVL2u78Y&#10;BV+jw+U7dbsT/+Tnt3jr011epEr1X7uPGQhPnX+GH+2NVhC/x2P4fxOe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8G8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69" o:spid="_x0000_s1879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KvAYF8oAgAAowQAAA4AAAAAAAAAAAAAAAAALgIAAGRycy9lMm9Eb2Mu&#10;eG1sUEsBAi0AFAAGAAgAAAAhAC7NwNvaAAAAAwEAAA8AAAAAAAAAAAAAAAAAggQAAGRycy9kb3du&#10;cmV2LnhtbFBLBQYAAAAABAAEAPMAAACJBQAAAAA=&#10;">
                  <v:rect id="Rectangle 4943" o:spid="_x0000_s1880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ZgMcA&#10;AADdAAAADwAAAGRycy9kb3ducmV2LnhtbESPT2vCQBTE70K/w/IK3nSjBtumriKCxItCtS09vmZf&#10;/tDs25hdNX57VxB6HGbmN8xs0ZlanKl1lWUFo2EEgjizuuJCwedhPXgF4TyyxtoyKbiSg8X8qTfD&#10;RNsLf9B57wsRIOwSVFB63yRSuqwkg25oG+Lg5bY16INsC6lbvAS4qeU4iqbSYMVhocSGViVlf/uT&#10;UfA1Opy+U7f75Z/8+BJvfbrLi1Sp/nO3fAfhqfP/4Ud7oxXEb/EE7m/CE5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8GYDHAAAA3QAAAA8AAAAAAAAAAAAAAAAAmAIAAGRy&#10;cy9kb3ducmV2LnhtbFBLBQYAAAAABAAEAPUAAACM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83" o:spid="_x0000_s1974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">
                  <v:rect id="Rectangle 4944" o:spid="_x0000_s1975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B9MYA&#10;AADdAAAADwAAAGRycy9kb3ducmV2LnhtbESPW2vCQBSE3wX/w3IE33RjCVpTVykFSV8qeMXHY/bk&#10;QrNn0+yq8d93C0Ifh5n5hlmsOlOLG7WusqxgMo5AEGdWV1woOOzXo1cQziNrrC2Tggc5WC37vQUm&#10;2t55S7edL0SAsEtQQel9k0jpspIMurFtiIOX29agD7ItpG7xHuCmli9RNJUGKw4LJTb0UVL2vbsa&#10;BcfJ/npK3ebC5/xnFn/5dJMXqVLDQff+BsJT5//Dz/anVhDP4xj+3oQn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WB9M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0" w:line="240" w:lineRule="auto"/>
              <w:ind w:left="38" w:firstLine="0"/>
            </w:pPr>
            <w:r w:rsidRPr="004A6E9D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580076" w:rsidTr="004A6E9D">
        <w:trPr>
          <w:trHeight w:val="454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9788809758209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CONTI BARBARA RAGIONIERI ROSSANA FOSSI GLORIA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ARTE PROPOSTA 1 (A+B) LA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COMUNICAZIONE VISIVA + LA STORIA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9788861614710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BRUNERI ROSSELLA STUCCHI ANGELINA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 MERVEILLE! 2 - EDIZIONE CON ACTIVEBOOK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9788869644764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SERGIO E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MONDO DOMANI (IL) VOLUME 2 + ATLANTE 2 + EASY EBOOK (SU DVD) + 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19,90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9780194350082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AA VV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GO LIVE 2 - SUPER PREMIUM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SB&amp;WB&amp;EXTRA+OBK+CD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23,50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9788808332691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BRUNI VALERIA CERANA PINUCCIA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NAVIGANDO - VOLUME 2 (LD) ANTOLOGIA DI ITALIANO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25,00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ITALIANO</w:t>
            </w:r>
          </w:p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9788891520562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ZORDAN ROSETTA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PER PUNTO - LIBRO MISTO 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OPENBOOK MORFOLOGIA + COMUNICAZIONE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QUADERNO + LESSICO + MAPPE + EXTRAKIT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9788849415742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NICOLA S. NICCO F.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9788841860984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MONTEMURRO ANNA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DIGIMAT ARITMETICA 2 + GEOMETRIA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QUADERNO PALESTRA INVALSI 2 + CDROM 2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4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9788849421583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LEONE LUCIANO PAOLI ROBERTO FERRARIN FABRIZIO - PANZA VITT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MUSICA NEL CUORE + EBOOK VOLUME A (CON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9788839303004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CERA TOMMASO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CASA SULLA ROCCIA (LA) - VOLUME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9788869644924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right="27" w:firstLine="0"/>
            </w:pPr>
            <w:r w:rsidRPr="004A6E9D">
              <w:rPr>
                <w:b w:val="0"/>
              </w:rPr>
              <w:t>LEOPARDI L BUBANI M MARCACCIO M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FOCUS NATURA GREEN EDIZIONE TEMATICA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VOLUMI A + B + C + D +  EBOOK EDUCAZIONE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9788880427865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CHITARRINI ROBERTA PORTA VALERIA TANCREDI ANNA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NODI DEL TEMPO (I) VOL. 2 CON DVD 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CARTE+MI PREPARO PER INTERROGAZIONE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DALLA SCOPERTA DELL'AMERICA ALLA FINE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DELL'OTTOCENTO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18,90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2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9788851128043</w:t>
            </w:r>
          </w:p>
        </w:tc>
        <w:tc>
          <w:tcPr>
            <w:tcW w:w="197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BENEDETTI ROMITI</w:t>
            </w:r>
          </w:p>
        </w:tc>
        <w:tc>
          <w:tcPr>
            <w:tcW w:w="3290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TECHNOLOGICA VOLUME A + VOLUME B +</w:t>
            </w:r>
          </w:p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VOLUME C + EBOOK + TECNOLOGIE IN SINTESI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20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</w:tbl>
    <w:p w:rsidR="00580076" w:rsidRDefault="00580076">
      <w:pPr>
        <w:ind w:left="9756"/>
      </w:pP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580076" w:rsidTr="004A6E9D">
        <w:trPr>
          <w:trHeight w:val="768"/>
        </w:trPr>
        <w:tc>
          <w:tcPr>
            <w:tcW w:w="1431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29" w:firstLine="0"/>
              <w:jc w:val="center"/>
            </w:pPr>
            <w:r w:rsidRPr="004A6E9D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firstLine="0"/>
              <w:jc w:val="center"/>
            </w:pPr>
            <w:r w:rsidRPr="004A6E9D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3" w:firstLine="0"/>
              <w:jc w:val="center"/>
            </w:pPr>
            <w:r w:rsidRPr="004A6E9D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580076" w:rsidRDefault="00580076" w:rsidP="004A6E9D">
            <w:pPr>
              <w:spacing w:after="0" w:line="240" w:lineRule="auto"/>
              <w:ind w:left="7" w:firstLine="0"/>
              <w:jc w:val="center"/>
            </w:pPr>
            <w:r w:rsidRPr="004A6E9D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3669" o:spid="_x0000_s3093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">
                  <v:rect id="Rectangle 5729" o:spid="_x0000_s3094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WruMcA&#10;AADdAAAADwAAAGRycy9kb3ducmV2LnhtbESPW2vCQBSE3wv9D8sp9K1ulLZqdBUplPSlgld8PGZP&#10;Lpg9m2bXJP77rlDo4zAz3zDzZW8q0VLjSssKhoMIBHFqdcm5gv3u82UCwnlkjZVlUnAjB8vF48Mc&#10;Y2073lC79bkIEHYxKii8r2MpXVqQQTewNXHwMtsY9EE2udQNdgFuKjmKondpsOSwUGBNHwWll+3V&#10;KDgMd9dj4tZnPmU/49dvn6yzPFHq+alfzUB46v1/+K/9pRW8jUdTuL8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Fq7jHAAAA3QAAAA8AAAAAAAAAAAAAAAAAmAIAAGRy&#10;cy9kb3ducmV2LnhtbFBLBQYAAAAABAAEAPUAAACM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580076" w:rsidRDefault="00580076" w:rsidP="004A6E9D">
            <w:pPr>
              <w:spacing w:after="0" w:line="240" w:lineRule="auto"/>
              <w:ind w:left="48" w:firstLine="0"/>
              <w:jc w:val="center"/>
            </w:pPr>
            <w:r w:rsidRPr="004A6E9D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580076" w:rsidRDefault="00580076" w:rsidP="004A6E9D">
            <w:pPr>
              <w:spacing w:after="0" w:line="240" w:lineRule="auto"/>
              <w:ind w:left="26" w:firstLine="0"/>
              <w:jc w:val="both"/>
            </w:pPr>
            <w:r w:rsidRPr="004A6E9D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580076" w:rsidRDefault="00580076" w:rsidP="004A6E9D">
            <w:pPr>
              <w:spacing w:after="0" w:line="240" w:lineRule="auto"/>
              <w:ind w:left="53" w:firstLine="0"/>
            </w:pPr>
            <w:r w:rsidRPr="004A6E9D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3715" o:spid="_x0000_s3188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">
                  <v:rect id="Rectangle 5715" o:spid="_x0000_s3189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rAMcA&#10;AADdAAAADwAAAGRycy9kb3ducmV2LnhtbESPW2vCQBSE34X+h+UU+qabFC8lZiMiSPqioLalj6fZ&#10;kwtmz6bZVeO/7xYKfRxm5hsmXQ2mFVfqXWNZQTyJQBAXVjdcKXg7bccvIJxH1thaJgV3crDKHkYp&#10;Jtre+EDXo69EgLBLUEHtfZdI6YqaDLqJ7YiDV9reoA+yr6Tu8RbgppXPUTSXBhsOCzV2tKmpOB8v&#10;RsF7fLp85G7/xZ/l92K68/m+rHKlnh6H9RKEp8H/h//ar1rBbBHP4PdNeAIy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kawDHAAAA3QAAAA8AAAAAAAAAAAAAAAAAmAIAAGRy&#10;cy9kb3ducmV2LnhtbFBLBQYAAAAABAAEAPUAAACM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3725" o:spid="_x0000_s3283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47x8BycCAACjBAAADgAAAAAAAAAAAAAAAAAuAgAAZHJzL2Uyb0RvYy54&#10;bWxQSwECLQAUAAYACAAAACEAW5dj4NoAAAACAQAADwAAAAAAAAAAAAAAAACBBAAAZHJzL2Rvd25y&#10;ZXYueG1sUEsFBgAAAAAEAAQA8wAAAIgFAAAAAA==&#10;">
                  <v:rect id="Rectangle 5716" o:spid="_x0000_s3284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b1d8YA&#10;AADdAAAADwAAAGRycy9kb3ducmV2LnhtbESPW2vCQBSE3wX/w3KEvukm0qqkrlIKJX2pUG/4eMye&#10;XGj2bMyuGv99VxB8HGbmG2a+7EwtLtS6yrKCeBSBIM6srrhQsN18DWcgnEfWWFsmBTdysFz0e3NM&#10;tL3yL13WvhABwi5BBaX3TSKly0oy6Ea2IQ5ebluDPsi2kLrFa4CbWo6jaCINVhwWSmzos6Tsb302&#10;Cnbx5rxP3erIh/w0ff3x6SovUqVeBt3HOwhPnX+GH+1vreBtGk/g/iY8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b1d8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3749" o:spid="_x0000_s3378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BgdpaPKQIAAKMEAAAOAAAAAAAAAAAAAAAAAC4CAABkcnMvZTJvRG9j&#10;LnhtbFBLAQItABQABgAIAAAAIQAuzcDb2gAAAAMBAAAPAAAAAAAAAAAAAAAAAIMEAABkcnMvZG93&#10;bnJldi54bWxQSwUGAAAAAAQABADzAAAAigUAAAAA&#10;">
                  <v:rect id="Rectangle 5717" o:spid="_x0000_s3379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pQ7MYA&#10;AADdAAAADwAAAGRycy9kb3ducmV2LnhtbESPT2vCQBTE74V+h+UJ3uomRU1JXaUUJL1UUFvx+Jp9&#10;+YPZtzG7avz2riD0OMzMb5jZojeNOFPnassK4lEEgji3uuZSwc92+fIGwnlkjY1lUnAlB4v589MM&#10;U20vvKbzxpciQNilqKDyvk2ldHlFBt3ItsTBK2xn0AfZlVJ3eAlw08jXKJpKgzWHhQpb+qwoP2xO&#10;RsFvvD3tMrf6431xTMbfPlsVZabUcNB/vIPw1Pv/8KP9pRVMkjiB+5vw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pQ7M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3753" o:spid="_x0000_s3473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">
                  <v:rect id="Rectangle 5718" o:spid="_x0000_s3474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EnsMA&#10;AADdAAAADwAAAGRycy9kb3ducmV2LnhtbERPy2rCQBTdF/yH4Qrd1UmkVomOIkJJNwo1rXR5m7l5&#10;YOZOzIwa/95ZCC4P571Y9aYRF+pcbVlBPIpAEOdW11wq+Mk+32YgnEfW2FgmBTdysFoOXhaYaHvl&#10;b7rsfSlCCLsEFVTet4mULq/IoBvZljhwhe0M+gC7UuoOryHcNHIcRR/SYM2hocKWNhXlx/3ZKPiN&#10;s/Mhdbt//itO0/etT3dFmSr1OuzXcxCeev8UP9xfWsFkGoe54U14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XEnsMAAADdAAAADwAAAAAAAAAAAAAAAACYAgAAZHJzL2Rv&#10;d25yZXYueG1sUEsFBgAAAAAEAAQA9QAAAIg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0" w:line="240" w:lineRule="auto"/>
              <w:ind w:left="38" w:firstLine="0"/>
            </w:pPr>
            <w:r w:rsidRPr="004A6E9D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580076" w:rsidTr="004A6E9D">
        <w:trPr>
          <w:trHeight w:val="454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ARTE PROPOSTA 1 (A+B) LA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COMUNICAZIONE VISIVA + LA STORIA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9788861614710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BRUNERI ROSSELLA STUCCHI ANGELINA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 MERVEILLE! 2 - EDIZIONE CON ACTIVEBOOK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9788869644764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MONDO DOMANI (IL) VOLUME 2 + ATLANTE 2 + EASY EBOOK (SU DVD) + 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19,90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9780194350082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GO LIVE 2 - SUPER PREMIUM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SB&amp;WB&amp;EXTRA+OBK+CD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23,50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9788808332691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NAVIGANDO - VOLUME 2 (LD) ANTOLOGIA DI ITALIANO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25,00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ITALIANO</w:t>
            </w:r>
          </w:p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PER PUNTO - LIBRO MISTO 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OPENBOOK MORFOLOGIA + COMUNICAZIONE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QUADERNO + LESSICO + MAPPE + EXTRAKIT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9788841860984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DIGIMAT ARITMETICA 2 + GEOMETRIA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QUADERNO PALESTRA INVALSI 2 + CDROM 2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4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9788849421583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LEONE LUCIANO PAOLI ROBERTO FERRARIN FABRIZIO - PANZA VITT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MUSICA NEL CUORE + EBOOK VOLUME A (CON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9788839303004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CASA SULLA ROCCIA (LA) - VOLUME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9788869644924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right="27" w:firstLine="0"/>
            </w:pPr>
            <w:r w:rsidRPr="004A6E9D">
              <w:rPr>
                <w:b w:val="0"/>
              </w:rPr>
              <w:t>LEOPARDI L BUBANI M MARCACCIO M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FOCUS NATURA GREEN EDIZIONE TEMATICA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VOLUMI A + B + C + D +  EBOOK EDUCAZIONE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9788880427865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NODI DEL TEMPO (I) VOL. 2 CON DVD 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CARTE+MI PREPARO PER INTERROGAZIONE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DALLA SCOPERTA DELL'AMERICA ALLA FINE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DELL'OTTOCENTO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18,90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2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TECHNOLOGICA VOLUME A + VOLUME B +</w:t>
            </w:r>
          </w:p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VOLUME C + EBOOK + TECNOLOGIE IN SINTESI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26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</w:tbl>
    <w:p w:rsidR="00580076" w:rsidRDefault="00580076">
      <w:pPr>
        <w:ind w:left="9756"/>
      </w:pPr>
      <w:r>
        <w:t>26</w:t>
      </w:r>
    </w:p>
    <w:p w:rsidR="00580076" w:rsidRDefault="00580076">
      <w:pPr>
        <w:sectPr w:rsidR="00580076">
          <w:pgSz w:w="16840" w:h="11900" w:orient="landscape"/>
          <w:pgMar w:top="1440" w:right="1440" w:bottom="1440" w:left="1440" w:header="389" w:footer="378" w:gutter="0"/>
          <w:pgNumType w:fmt="upperLetter" w:start="1"/>
          <w:cols w:space="720"/>
        </w:sectPr>
      </w:pPr>
    </w:p>
    <w:p w:rsidR="00580076" w:rsidRDefault="00580076">
      <w:r>
        <w:t>CLASSE : 2M</w:t>
      </w: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580076" w:rsidTr="004A6E9D">
        <w:trPr>
          <w:trHeight w:val="768"/>
        </w:trPr>
        <w:tc>
          <w:tcPr>
            <w:tcW w:w="1431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29" w:firstLine="0"/>
              <w:jc w:val="center"/>
            </w:pPr>
            <w:r w:rsidRPr="004A6E9D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firstLine="0"/>
              <w:jc w:val="center"/>
            </w:pPr>
            <w:r w:rsidRPr="004A6E9D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580076" w:rsidRDefault="00580076" w:rsidP="004A6E9D">
            <w:pPr>
              <w:spacing w:after="0" w:line="240" w:lineRule="auto"/>
              <w:ind w:left="0" w:right="3" w:firstLine="0"/>
              <w:jc w:val="center"/>
            </w:pPr>
            <w:r w:rsidRPr="004A6E9D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580076" w:rsidRDefault="00580076" w:rsidP="004A6E9D">
            <w:pPr>
              <w:spacing w:after="0" w:line="240" w:lineRule="auto"/>
              <w:ind w:left="7" w:firstLine="0"/>
              <w:jc w:val="center"/>
            </w:pPr>
            <w:r w:rsidRPr="004A6E9D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20" o:spid="_x0000_s3634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">
                  <v:rect id="Rectangle 6503" o:spid="_x0000_s3635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TwsYA&#10;AADdAAAADwAAAGRycy9kb3ducmV2LnhtbESPS2sCQRCE74H8h6ED3uKsxqhsHEWEsF4UfJJjZ6f3&#10;QXZ61p1R13+fEQSPRVV9RU1mranEhRpXWlbQ60YgiFOrS84V7Hff72MQziNrrCyTghs5mE1fXyYY&#10;a3vlDV22PhcBwi5GBYX3dSylSwsy6Lq2Jg5eZhuDPsgml7rBa4CbSvajaCgNlhwWCqxpUVD6tz0b&#10;BYfe7nxM3PqXf7LTaLDyyTrLE6U6b+38C4Sn1j/Dj/ZSKxh+Rh9wfxOe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bTws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580076" w:rsidRDefault="00580076" w:rsidP="004A6E9D">
            <w:pPr>
              <w:spacing w:after="0" w:line="240" w:lineRule="auto"/>
              <w:ind w:left="48" w:firstLine="0"/>
              <w:jc w:val="center"/>
            </w:pPr>
            <w:r w:rsidRPr="004A6E9D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580076" w:rsidRDefault="00580076" w:rsidP="004A6E9D">
            <w:pPr>
              <w:spacing w:after="0" w:line="240" w:lineRule="auto"/>
              <w:ind w:left="26" w:firstLine="0"/>
              <w:jc w:val="both"/>
            </w:pPr>
            <w:r w:rsidRPr="004A6E9D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580076" w:rsidRDefault="00580076" w:rsidP="004A6E9D">
            <w:pPr>
              <w:spacing w:after="0" w:line="240" w:lineRule="auto"/>
              <w:ind w:left="53" w:firstLine="0"/>
            </w:pPr>
            <w:r w:rsidRPr="004A6E9D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92" o:spid="_x0000_s3702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">
                  <v:rect id="Rectangle 6489" o:spid="_x0000_s3703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78YA&#10;AADdAAAADwAAAGRycy9kb3ducmV2LnhtbESPT2vCQBTE70K/w/IEb7pRxMbUVYog8aJQraXH1+zL&#10;H8y+jdlV47fvFoQeh5n5DbNYdaYWN2pdZVnBeBSBIM6srrhQ8HncDGMQziNrrC2Tggc5WC1fegtM&#10;tL3zB90OvhABwi5BBaX3TSKly0oy6Ea2IQ5ebluDPsi2kLrFe4CbWk6iaCYNVhwWSmxoXVJ2PlyN&#10;gtP4eP1K3f6Hv/PL63Tn031epEoN+t37GwhPnf8PP9tbrWA2jefw9yY8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zo78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214" o:spid="_x0000_s3770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6S8pJScCAACjBAAADgAAAAAAAAAAAAAAAAAuAgAAZHJzL2Uyb0RvYy54&#10;bWxQSwECLQAUAAYACAAAACEAW5dj4NoAAAACAQAADwAAAAAAAAAAAAAAAACBBAAAZHJzL2Rvd25y&#10;ZXYueG1sUEsFBgAAAAAEAAQA8wAAAIgFAAAAAA==&#10;">
                  <v:rect id="Rectangle 6490" o:spid="_x0000_s3771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/Xr8QA&#10;AADdAAAADwAAAGRycy9kb3ducmV2LnhtbERPy2rCQBTdF/yH4Qru6iRFrE0dgxRK3FSoWnF5m7l5&#10;YOZOmpmY9O87i4LLw3mv09E04kadqy0riOcRCOLc6ppLBafj++MKhPPIGhvLpOCXHKSbycMaE20H&#10;/qTbwZcihLBLUEHlfZtI6fKKDLq5bYkDV9jOoA+wK6XucAjhppFPUbSUBmsODRW29FZRfj30RsFX&#10;fOzPmdt/86X4eV58+GxflJlSs+m4fQXhafR38b97pxUsFy9hf3gTn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P16/EAAAA3QAAAA8AAAAAAAAAAAAAAAAAmAIAAGRycy9k&#10;b3ducmV2LnhtbFBLBQYAAAAABAAEAPUAAACJAwAAAAA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227" o:spid="_x0000_s3838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DXLS21KQIAAKMEAAAOAAAAAAAAAAAAAAAAAC4CAABkcnMvZTJvRG9j&#10;LnhtbFBLAQItABQABgAIAAAAIQAuzcDb2gAAAAMBAAAPAAAAAAAAAAAAAAAAAIMEAABkcnMvZG93&#10;bnJldi54bWxQSwUGAAAAAAQABADzAAAAigUAAAAA&#10;">
                  <v:rect id="Rectangle 6491" o:spid="_x0000_s3839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NyNMYA&#10;AADdAAAADwAAAGRycy9kb3ducmV2LnhtbESPT2vCQBTE70K/w/IEb7qJiG2jqxRB4kWh2pYen9mX&#10;P5h9G7Orxm/fLQgeh5n5DTNfdqYWV2pdZVlBPIpAEGdWV1wo+Dqsh28gnEfWWFsmBXdysFy89OaY&#10;aHvjT7rufSEChF2CCkrvm0RKl5Vk0I1sQxy83LYGfZBtIXWLtwA3tRxH0VQarDgslNjQqqTstL8Y&#10;Bd/x4fKTut2Rf/Pz62Tr011epEoN+t3HDISnzj/Dj/ZGK5hO3mP4fxOe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NyNM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4A6E9D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233" o:spid="_x0000_s3906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">
                  <v:rect id="Rectangle 6492" o:spid="_x0000_s3907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HsQ8YA&#10;AADdAAAADwAAAGRycy9kb3ducmV2LnhtbESPW2vCQBSE3wv9D8sp+NZsFNGaukopSHyp4BUfj9mT&#10;C82ejdlV03/vCkIfh5n5hpnOO1OLK7WusqygH8UgiDOrKy4U7LaL9w8QziNrrC2Tgj9yMJ+9vkwx&#10;0fbGa7pufCEChF2CCkrvm0RKl5Vk0EW2IQ5ebluDPsi2kLrFW4CbWg7ieCQNVhwWSmzou6Tsd3Mx&#10;Cvb97eWQutWJj/l5PPzx6SovUqV6b93XJwhPnf8PP9tLrWA0nAzg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HsQ8YAAADdAAAADwAAAAAAAAAAAAAAAACYAgAAZHJz&#10;L2Rvd25yZXYueG1sUEsFBgAAAAAEAAQA9QAAAIsDAAAAAA==&#10;" filled="f" stroked="f">
                    <v:textbox inset="0,0,0,0">
                      <w:txbxContent>
                        <w:p w:rsidR="00580076" w:rsidRDefault="00580076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580076" w:rsidRDefault="00580076" w:rsidP="004A6E9D">
            <w:pPr>
              <w:spacing w:after="0" w:line="240" w:lineRule="auto"/>
              <w:ind w:left="38" w:firstLine="0"/>
            </w:pPr>
            <w:r w:rsidRPr="004A6E9D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580076" w:rsidTr="004A6E9D">
        <w:trPr>
          <w:trHeight w:val="454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ARTE PROPOSTA 1 (A+B) LA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COMUNICAZIONE VISIVA + LA STORIA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9788861614710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BRUNERI ROSSELLA STUCCHI ANGELINA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 MERVEILLE! 2 - EDIZIONE CON ACTIVEBOOK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9788869644764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MONDO DOMANI (IL) VOLUME 2 + ATLANTE 2 + EASY EBOOK (SU DVD) + 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19,90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9780194350082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GO LIVE 2 - SUPER PREMIUM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SB&amp;WB&amp;EXTRA+OBK+CD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23,50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9788808332691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  <w:jc w:val="both"/>
            </w:pPr>
            <w:r w:rsidRPr="004A6E9D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NAVIGANDO - VOLUME 2 (LD) ANTOLOGIA DI ITALIANO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25,00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ITALIANO</w:t>
            </w:r>
          </w:p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PUNTO PER PUNTO - LIBRO MISTO 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OPENBOOK MORFOLOGIA + COMUNICAZIONE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QUADERNO + LESSICO + MAPPE + EXTRAKIT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9788841860984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DIGIMAT ARITMETICA 2 + GEOMETRIA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QUADERNO PALESTRA INVALSI 2 + CDROM 2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4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9788849421583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LEONE LUCIANO PAOLI ROBERTO FERRARIN FABRIZIO - PANZA VITT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MUSICA NEL CUORE + EBOOK VOLUME A (CON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34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9788839303004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CASA SULLA ROCCIA (LA) - VOLUME 2 +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9788869644924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right="27" w:firstLine="0"/>
            </w:pPr>
            <w:r w:rsidRPr="004A6E9D">
              <w:rPr>
                <w:b w:val="0"/>
              </w:rPr>
              <w:t>LEOPARDI L BUBANI M MARCACCIO M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FOCUS NATURA GREEN EDIZIONE TEMATICA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VOLUMI A + B + C + D +  EBOOK EDUCAZIONE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586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9788880427865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NODI DEL TEMPO (I) VOL. 2 CON DVD 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CARTE+MI PREPARO PER INTERROGAZIONE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DALLA SCOPERTA DELL'AMERICA ALLA FINE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DELL'OTTOCENTO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60" w:firstLine="0"/>
            </w:pPr>
            <w:r w:rsidRPr="004A6E9D">
              <w:rPr>
                <w:b w:val="0"/>
              </w:rPr>
              <w:t>2</w:t>
            </w: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18,90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55" w:firstLine="0"/>
            </w:pPr>
            <w:r w:rsidRPr="004A6E9D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  <w:tr w:rsidR="00580076" w:rsidTr="004A6E9D">
        <w:trPr>
          <w:trHeight w:val="422"/>
        </w:trPr>
        <w:tc>
          <w:tcPr>
            <w:tcW w:w="1431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TECHNOLOGICA VOLUME A + VOLUME B +</w:t>
            </w:r>
          </w:p>
          <w:p w:rsidR="00580076" w:rsidRDefault="00580076" w:rsidP="004A6E9D">
            <w:pPr>
              <w:spacing w:after="0" w:line="240" w:lineRule="auto"/>
              <w:ind w:left="0" w:firstLine="0"/>
              <w:jc w:val="both"/>
            </w:pPr>
            <w:r w:rsidRPr="004A6E9D">
              <w:rPr>
                <w:b w:val="0"/>
              </w:rPr>
              <w:t>VOLUME C + EBOOK + TECNOLOGIE IN SINTESI</w:t>
            </w:r>
          </w:p>
          <w:p w:rsidR="00580076" w:rsidRDefault="00580076" w:rsidP="004A6E9D">
            <w:pPr>
              <w:spacing w:after="0" w:line="240" w:lineRule="auto"/>
              <w:ind w:left="0" w:firstLine="0"/>
            </w:pPr>
            <w:r w:rsidRPr="004A6E9D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580076" w:rsidRDefault="00580076" w:rsidP="004A6E9D">
            <w:pPr>
              <w:spacing w:after="0" w:line="240" w:lineRule="auto"/>
              <w:ind w:left="10" w:firstLine="0"/>
            </w:pPr>
            <w:r w:rsidRPr="004A6E9D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580076" w:rsidRDefault="00580076" w:rsidP="004A6E9D">
            <w:pPr>
              <w:spacing w:after="0" w:line="240" w:lineRule="auto"/>
              <w:ind w:left="0" w:firstLine="0"/>
              <w:jc w:val="right"/>
            </w:pPr>
            <w:r w:rsidRPr="004A6E9D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580076" w:rsidRDefault="00580076" w:rsidP="004A6E9D">
            <w:pPr>
              <w:spacing w:after="0" w:line="240" w:lineRule="auto"/>
              <w:ind w:left="0" w:right="51" w:firstLine="0"/>
              <w:jc w:val="center"/>
            </w:pPr>
            <w:r w:rsidRPr="004A6E9D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580076" w:rsidRDefault="00580076" w:rsidP="004A6E9D">
            <w:pPr>
              <w:spacing w:after="0" w:line="240" w:lineRule="auto"/>
              <w:ind w:left="29" w:firstLine="0"/>
              <w:jc w:val="both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36" w:firstLine="0"/>
            </w:pPr>
            <w:r w:rsidRPr="004A6E9D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580076" w:rsidRDefault="00580076" w:rsidP="004A6E9D">
            <w:pPr>
              <w:spacing w:after="0" w:line="240" w:lineRule="auto"/>
              <w:ind w:left="43" w:firstLine="0"/>
            </w:pPr>
            <w:r w:rsidRPr="004A6E9D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580076" w:rsidRDefault="00580076" w:rsidP="004A6E9D">
            <w:pPr>
              <w:spacing w:after="160" w:line="240" w:lineRule="auto"/>
              <w:ind w:left="0" w:firstLine="0"/>
            </w:pPr>
          </w:p>
        </w:tc>
      </w:tr>
    </w:tbl>
    <w:p w:rsidR="00580076" w:rsidRDefault="00580076" w:rsidP="009D7C37">
      <w:pPr>
        <w:spacing w:after="0"/>
        <w:ind w:left="0" w:right="4073" w:firstLine="0"/>
        <w:jc w:val="right"/>
      </w:pPr>
      <w:bookmarkStart w:id="0" w:name="_GoBack"/>
      <w:bookmarkEnd w:id="0"/>
    </w:p>
    <w:sectPr w:rsidR="00580076" w:rsidSect="00770BF5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076" w:rsidRDefault="00580076">
      <w:pPr>
        <w:spacing w:after="0" w:line="240" w:lineRule="auto"/>
      </w:pPr>
      <w:r>
        <w:separator/>
      </w:r>
    </w:p>
  </w:endnote>
  <w:endnote w:type="continuationSeparator" w:id="0">
    <w:p w:rsidR="00580076" w:rsidRDefault="0058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076" w:rsidRDefault="00580076">
      <w:pPr>
        <w:spacing w:after="0" w:line="240" w:lineRule="auto"/>
      </w:pPr>
      <w:r>
        <w:separator/>
      </w:r>
    </w:p>
  </w:footnote>
  <w:footnote w:type="continuationSeparator" w:id="0">
    <w:p w:rsidR="00580076" w:rsidRDefault="00580076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580076" w:rsidRDefault="00580076"><w:pPr><w:spacing w:after="0"/><w:ind w:left="-1440" w:right="3430" w:firstLine="0"/></w:pPr><w:r><w:rPr><w:noProof/></w:rPr><w:pict><v:group id="Group 100402" o:spid="_x0000_s4468" style="position:absolute;left:0;text-align:left;margin-left:23.25pt;margin-top:19.45pt;width:575.2pt;height:71.9pt;z-index:251649024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4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580076" w:rsidRDefault="00580076"><w:pPr><w:spacing w:after="0"/><w:ind w:left="-1440" w:right="3430" w:firstLine="0"/></w:pPr><w:r><w:rPr><w:noProof/></w:rPr><w:pict><v:group id="Group 101186" o:spid="_x0000_s4891" style="position:absolute;left:0;text-align:left;margin-left:23.25pt;margin-top:19.45pt;width:575.2pt;height:71.9pt;z-index:251658240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"/></w:r></w:p>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4957"/>
    <o:shapelayout v:ext="edit">
      <o:idmap v:ext="edit" data="2,4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805"/>
    <w:rsid w:val="00002836"/>
    <w:rsid w:val="004910C6"/>
    <w:rsid w:val="004A6E9D"/>
    <w:rsid w:val="0052140A"/>
    <w:rsid w:val="00580076"/>
    <w:rsid w:val="00761A00"/>
    <w:rsid w:val="00770BF5"/>
    <w:rsid w:val="008F5805"/>
    <w:rsid w:val="009D7C37"/>
    <w:rsid w:val="009F78C3"/>
    <w:rsid w:val="00ED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57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F5"/>
    <w:pPr>
      <w:spacing w:after="39" w:line="259" w:lineRule="auto"/>
      <w:ind w:left="2971" w:hanging="10"/>
    </w:pPr>
    <w:rPr>
      <w:rFonts w:ascii="Arial" w:hAnsi="Arial" w:cs="Arial"/>
      <w:b/>
      <w:color w:val="000000"/>
      <w:sz w:val="1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770BF5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1529</Words>
  <Characters>8716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2020-05-04T09:54:00Z</dcterms:created>
  <dcterms:modified xsi:type="dcterms:W3CDTF">2020-05-04T09:54:00Z</dcterms:modified>
</cp:coreProperties>
</file>